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3F14B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LEGET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11CB76B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Within Ward, London.</w:t>
      </w:r>
    </w:p>
    <w:p w14:paraId="35B55060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</w:p>
    <w:p w14:paraId="07D937D0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</w:p>
    <w:p w14:paraId="333EDE3C" w14:textId="77777777" w:rsidR="002562D5" w:rsidRDefault="002562D5" w:rsidP="002562D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as one of the Constables.</w:t>
      </w:r>
    </w:p>
    <w:p w14:paraId="0DE07C11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8044A99" w14:textId="77777777" w:rsidR="002562D5" w:rsidRDefault="002562D5" w:rsidP="002562D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57AED926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</w:p>
    <w:p w14:paraId="69CD7386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</w:p>
    <w:p w14:paraId="09D5CB07" w14:textId="77777777" w:rsidR="002562D5" w:rsidRDefault="002562D5" w:rsidP="002562D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December 2023</w:t>
      </w:r>
    </w:p>
    <w:p w14:paraId="7460D9E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E925" w14:textId="77777777" w:rsidR="002562D5" w:rsidRDefault="002562D5" w:rsidP="009139A6">
      <w:r>
        <w:separator/>
      </w:r>
    </w:p>
  </w:endnote>
  <w:endnote w:type="continuationSeparator" w:id="0">
    <w:p w14:paraId="6E061148" w14:textId="77777777" w:rsidR="002562D5" w:rsidRDefault="002562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C1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C1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46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758A" w14:textId="77777777" w:rsidR="002562D5" w:rsidRDefault="002562D5" w:rsidP="009139A6">
      <w:r>
        <w:separator/>
      </w:r>
    </w:p>
  </w:footnote>
  <w:footnote w:type="continuationSeparator" w:id="0">
    <w:p w14:paraId="39477901" w14:textId="77777777" w:rsidR="002562D5" w:rsidRDefault="002562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012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967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187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D5"/>
    <w:rsid w:val="000666E0"/>
    <w:rsid w:val="002510B7"/>
    <w:rsid w:val="002562D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50861"/>
  <w15:chartTrackingRefBased/>
  <w15:docId w15:val="{9080B32F-BB32-4883-9A28-21754E99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2023-12-24T18:57:00Z</dcterms:created>
  <dcterms:modified xsi:type="dcterms:W3CDTF">2023-12-24T18:58:00Z</dcterms:modified>
</cp:coreProperties>
</file>